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E5B92" w14:textId="77777777" w:rsidR="00DD5A5B" w:rsidRDefault="00DD5A5B" w:rsidP="00DD5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LAKE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74BD005" w14:textId="77777777" w:rsidR="00DD5A5B" w:rsidRDefault="00DD5A5B" w:rsidP="00DD5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Ilsington</w:t>
      </w:r>
      <w:proofErr w:type="spellEnd"/>
      <w:r>
        <w:rPr>
          <w:rFonts w:ascii="Times New Roman" w:hAnsi="Times New Roman" w:cs="Times New Roman"/>
        </w:rPr>
        <w:t>, Devon.</w:t>
      </w:r>
    </w:p>
    <w:p w14:paraId="327843CE" w14:textId="77777777" w:rsidR="00DD5A5B" w:rsidRDefault="00DD5A5B" w:rsidP="00DD5A5B">
      <w:pPr>
        <w:rPr>
          <w:rFonts w:ascii="Times New Roman" w:hAnsi="Times New Roman" w:cs="Times New Roman"/>
        </w:rPr>
      </w:pPr>
    </w:p>
    <w:p w14:paraId="4ACE1691" w14:textId="77777777" w:rsidR="00DD5A5B" w:rsidRDefault="00DD5A5B" w:rsidP="00DD5A5B">
      <w:pPr>
        <w:rPr>
          <w:rFonts w:ascii="Times New Roman" w:hAnsi="Times New Roman" w:cs="Times New Roman"/>
        </w:rPr>
      </w:pPr>
    </w:p>
    <w:p w14:paraId="5F44A59F" w14:textId="77777777" w:rsidR="00DD5A5B" w:rsidRDefault="00DD5A5B" w:rsidP="00DD5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Walter Carpenter of Ashburton, Devon(q.v.).</w:t>
      </w:r>
    </w:p>
    <w:p w14:paraId="6792A2A5" w14:textId="77777777" w:rsidR="00DD5A5B" w:rsidRDefault="00DD5A5B" w:rsidP="00DD5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F7684A1" w14:textId="77777777" w:rsidR="00DD5A5B" w:rsidRDefault="00DD5A5B" w:rsidP="00DD5A5B">
      <w:pPr>
        <w:rPr>
          <w:rFonts w:ascii="Times New Roman" w:hAnsi="Times New Roman" w:cs="Times New Roman"/>
        </w:rPr>
      </w:pPr>
    </w:p>
    <w:p w14:paraId="00CB1BE3" w14:textId="77777777" w:rsidR="00DD5A5B" w:rsidRDefault="00DD5A5B" w:rsidP="00DD5A5B">
      <w:pPr>
        <w:rPr>
          <w:rFonts w:ascii="Times New Roman" w:hAnsi="Times New Roman" w:cs="Times New Roman"/>
        </w:rPr>
      </w:pPr>
    </w:p>
    <w:p w14:paraId="0AF98FA3" w14:textId="77777777" w:rsidR="00DD5A5B" w:rsidRDefault="00DD5A5B" w:rsidP="00DD5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2018</w:t>
      </w:r>
    </w:p>
    <w:p w14:paraId="0F338F71" w14:textId="77777777" w:rsidR="006B2F86" w:rsidRPr="00E71FC3" w:rsidRDefault="00DD5A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BFD30" w14:textId="77777777" w:rsidR="00DD5A5B" w:rsidRDefault="00DD5A5B" w:rsidP="00E71FC3">
      <w:r>
        <w:separator/>
      </w:r>
    </w:p>
  </w:endnote>
  <w:endnote w:type="continuationSeparator" w:id="0">
    <w:p w14:paraId="099C7EEB" w14:textId="77777777" w:rsidR="00DD5A5B" w:rsidRDefault="00DD5A5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8B4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2AB1B" w14:textId="77777777" w:rsidR="00DD5A5B" w:rsidRDefault="00DD5A5B" w:rsidP="00E71FC3">
      <w:r>
        <w:separator/>
      </w:r>
    </w:p>
  </w:footnote>
  <w:footnote w:type="continuationSeparator" w:id="0">
    <w:p w14:paraId="66C0BF61" w14:textId="77777777" w:rsidR="00DD5A5B" w:rsidRDefault="00DD5A5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5B"/>
    <w:rsid w:val="001A7C09"/>
    <w:rsid w:val="00577BD5"/>
    <w:rsid w:val="00656CBA"/>
    <w:rsid w:val="006A1F77"/>
    <w:rsid w:val="00733BE7"/>
    <w:rsid w:val="00AB52E8"/>
    <w:rsid w:val="00B16D3F"/>
    <w:rsid w:val="00BB41AC"/>
    <w:rsid w:val="00DD5A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A0CE"/>
  <w15:chartTrackingRefBased/>
  <w15:docId w15:val="{0DC95647-F76E-49C5-B7BA-55A5EAE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A5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D5A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2018-03-14T18:52:00Z</dcterms:created>
  <dcterms:modified xsi:type="dcterms:W3CDTF">2018-03-14T18:52:00Z</dcterms:modified>
</cp:coreProperties>
</file>